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C17A0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CLERC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74303BC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0F30D07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7479532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Henhowe</w:t>
      </w:r>
      <w:proofErr w:type="spellEnd"/>
      <w:r>
        <w:rPr>
          <w:rFonts w:eastAsia="Times New Roman" w:cs="Times New Roman"/>
          <w:szCs w:val="24"/>
        </w:rPr>
        <w:t>, Suffolk,</w:t>
      </w:r>
    </w:p>
    <w:p w14:paraId="003355DE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John </w:t>
      </w:r>
      <w:proofErr w:type="spellStart"/>
      <w:r>
        <w:rPr>
          <w:rFonts w:eastAsia="Times New Roman" w:cs="Times New Roman"/>
          <w:szCs w:val="24"/>
        </w:rPr>
        <w:t>Coket</w:t>
      </w:r>
      <w:proofErr w:type="spellEnd"/>
      <w:r>
        <w:rPr>
          <w:rFonts w:eastAsia="Times New Roman" w:cs="Times New Roman"/>
          <w:szCs w:val="24"/>
        </w:rPr>
        <w:t xml:space="preserve">, senior(q.v.).   </w:t>
      </w:r>
    </w:p>
    <w:p w14:paraId="4C71C9B0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4534CF1" w14:textId="77777777" w:rsidR="00FE0A80" w:rsidRDefault="00FE0A80" w:rsidP="00FE0A8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pp.94-5)</w:t>
      </w:r>
    </w:p>
    <w:p w14:paraId="4ABB7FE8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626D6A1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B048ED1" w14:textId="77777777" w:rsidR="00FE0A80" w:rsidRDefault="00FE0A80" w:rsidP="00FE0A8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July 2023</w:t>
      </w:r>
    </w:p>
    <w:p w14:paraId="0CBDFA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F14F" w14:textId="77777777" w:rsidR="00FE0A80" w:rsidRDefault="00FE0A80" w:rsidP="009139A6">
      <w:r>
        <w:separator/>
      </w:r>
    </w:p>
  </w:endnote>
  <w:endnote w:type="continuationSeparator" w:id="0">
    <w:p w14:paraId="7CDC02DE" w14:textId="77777777" w:rsidR="00FE0A80" w:rsidRDefault="00FE0A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85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AF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5B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1934A" w14:textId="77777777" w:rsidR="00FE0A80" w:rsidRDefault="00FE0A80" w:rsidP="009139A6">
      <w:r>
        <w:separator/>
      </w:r>
    </w:p>
  </w:footnote>
  <w:footnote w:type="continuationSeparator" w:id="0">
    <w:p w14:paraId="75C274CF" w14:textId="77777777" w:rsidR="00FE0A80" w:rsidRDefault="00FE0A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94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EC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D76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8D0C8"/>
  <w15:chartTrackingRefBased/>
  <w15:docId w15:val="{06644185-2D6A-4B91-BC15-E1687BB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2023-07-08T19:06:00Z</dcterms:created>
  <dcterms:modified xsi:type="dcterms:W3CDTF">2023-07-08T19:07:00Z</dcterms:modified>
</cp:coreProperties>
</file>